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E6F5E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SWYNERTON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4F314D5" w14:textId="77777777" w:rsidR="00CD56FA" w:rsidRPr="0023430C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Acton.</w:t>
      </w:r>
    </w:p>
    <w:p w14:paraId="0C730540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39D21DF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E2935A4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7DFB8EF2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36A7C6DC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Staffordshire, except ecclesiastical persons, the two fifteenths and two tenths granted </w:t>
      </w:r>
    </w:p>
    <w:p w14:paraId="5D84C3F5" w14:textId="77777777" w:rsidR="00CD56FA" w:rsidRDefault="00CD56FA" w:rsidP="00CD56F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the King at the last Parliament.   (C.F.R. 1399-1405 p.284)</w:t>
      </w:r>
    </w:p>
    <w:p w14:paraId="495E6645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5863DDB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9FFDDC3" w14:textId="77777777" w:rsidR="00CD56FA" w:rsidRDefault="00CD56FA" w:rsidP="00CD56F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42D601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1B837" w14:textId="77777777" w:rsidR="00CD56FA" w:rsidRDefault="00CD56FA" w:rsidP="009139A6">
      <w:r>
        <w:separator/>
      </w:r>
    </w:p>
  </w:endnote>
  <w:endnote w:type="continuationSeparator" w:id="0">
    <w:p w14:paraId="18EB5F20" w14:textId="77777777" w:rsidR="00CD56FA" w:rsidRDefault="00CD56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50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AD8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860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3E3E" w14:textId="77777777" w:rsidR="00CD56FA" w:rsidRDefault="00CD56FA" w:rsidP="009139A6">
      <w:r>
        <w:separator/>
      </w:r>
    </w:p>
  </w:footnote>
  <w:footnote w:type="continuationSeparator" w:id="0">
    <w:p w14:paraId="1041ED29" w14:textId="77777777" w:rsidR="00CD56FA" w:rsidRDefault="00CD56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F8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C9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1DE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6F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56F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147AC"/>
  <w15:chartTrackingRefBased/>
  <w15:docId w15:val="{B479A322-38B0-4463-B152-3211ABFE3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2021-07-31T18:56:00Z</dcterms:created>
  <dcterms:modified xsi:type="dcterms:W3CDTF">2021-07-31T18:57:00Z</dcterms:modified>
</cp:coreProperties>
</file>